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6332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CA_n41A-n79A BCS2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2022-10-19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b w:val="0"/>
                <w:bCs/>
                <w:caps/>
                <w:lang w:val="en-US"/>
              </w:rPr>
            </w:pPr>
            <w:r>
              <w:rPr>
                <w:rFonts w:hint="default"/>
                <w:lang w:val="en-US"/>
              </w:rPr>
              <w:t>CA_n41A-n79A BCS2 with and without UL CA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shd w:val="pct25" w:color="FFFF00" w:fill="auto"/>
            <w:vAlign w:val="top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2E9370F"/>
    <w:rsid w:val="17237A51"/>
    <w:rsid w:val="1B066107"/>
    <w:rsid w:val="1CF22270"/>
    <w:rsid w:val="20965BCD"/>
    <w:rsid w:val="21325AC2"/>
    <w:rsid w:val="25741C29"/>
    <w:rsid w:val="27BF730C"/>
    <w:rsid w:val="2861338B"/>
    <w:rsid w:val="30691D3B"/>
    <w:rsid w:val="39507FAE"/>
    <w:rsid w:val="60A3312E"/>
    <w:rsid w:val="68A34DAF"/>
    <w:rsid w:val="6A4C4974"/>
    <w:rsid w:val="6B860A46"/>
    <w:rsid w:val="6FF90DBE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1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2022-11-02T08:56:20Z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